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63803206"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r w:rsidR="00083346" w:rsidRPr="00083346">
        <w:rPr>
          <w:sz w:val="32"/>
          <w:szCs w:val="32"/>
        </w:rPr>
        <w:t>R2-1702037</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4A4F422A" w14:textId="1F83D8D3"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AA2F3E" w:rsidRPr="00AA2F3E">
        <w:rPr>
          <w:sz w:val="22"/>
          <w:szCs w:val="22"/>
          <w:lang w:val="sv-SE"/>
        </w:rPr>
        <w:t>7.4.2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6551155" w:rsidR="00E90E49" w:rsidRPr="00CE0424" w:rsidRDefault="003D3C45" w:rsidP="00311702">
      <w:pPr>
        <w:pStyle w:val="3GPPHeader"/>
        <w:rPr>
          <w:sz w:val="22"/>
          <w:szCs w:val="22"/>
        </w:rPr>
      </w:pPr>
      <w:r>
        <w:rPr>
          <w:sz w:val="22"/>
          <w:szCs w:val="22"/>
        </w:rPr>
        <w:t>Title:</w:t>
      </w:r>
      <w:r w:rsidR="00E90E49" w:rsidRPr="00CE0424">
        <w:rPr>
          <w:sz w:val="22"/>
          <w:szCs w:val="22"/>
        </w:rPr>
        <w:tab/>
      </w:r>
      <w:r w:rsidR="00794F7F" w:rsidRPr="00794F7F">
        <w:rPr>
          <w:sz w:val="22"/>
          <w:szCs w:val="22"/>
        </w:rPr>
        <w:t>Selection of preambles for BL UEs and UEs in enhanced coverage</w:t>
      </w:r>
    </w:p>
    <w:p w14:paraId="7E783B99" w14:textId="77777777" w:rsidR="00E90E49" w:rsidRPr="00CE0424" w:rsidRDefault="00E90E49" w:rsidP="00D546FF">
      <w:pPr>
        <w:pStyle w:val="3GPPHeader"/>
        <w:rPr>
          <w:sz w:val="22"/>
          <w:szCs w:val="22"/>
        </w:rPr>
      </w:pPr>
      <w:r w:rsidRPr="00794F7F">
        <w:rPr>
          <w:sz w:val="22"/>
          <w:szCs w:val="22"/>
        </w:rPr>
        <w:t>Document for:</w:t>
      </w:r>
      <w:r w:rsidRPr="00794F7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6D805965" w:rsidR="00D3005B" w:rsidRPr="00CE0424" w:rsidRDefault="001F3A5F" w:rsidP="00CE0424">
      <w:pPr>
        <w:pStyle w:val="BodyText"/>
      </w:pPr>
      <w:r>
        <w:t>This document discusses Random Access Preamble group selection for MTC and how Random Access Preambles group A/B interacts with Random Access Preambles groups for CE-levels</w:t>
      </w:r>
      <w:r w:rsidR="000D0103">
        <w:t>.</w:t>
      </w:r>
    </w:p>
    <w:p w14:paraId="69658FB3" w14:textId="4A480372" w:rsidR="00617E19" w:rsidRDefault="004000E8" w:rsidP="00161EB4">
      <w:pPr>
        <w:pStyle w:val="Heading1"/>
      </w:pPr>
      <w:bookmarkStart w:id="0" w:name="_Ref178064866"/>
      <w:r w:rsidRPr="00CE0424">
        <w:t>Discussion</w:t>
      </w:r>
      <w:bookmarkEnd w:id="0"/>
    </w:p>
    <w:p w14:paraId="5DC4F644" w14:textId="6B17F4FE" w:rsidR="002030B5" w:rsidRDefault="002030B5" w:rsidP="00161EB4">
      <w:pPr>
        <w:pStyle w:val="Heading2"/>
      </w:pPr>
      <w:r>
        <w:t>Configuration of groups for CE levels and groups A/B</w:t>
      </w:r>
    </w:p>
    <w:p w14:paraId="4B40DEB2" w14:textId="306FD923" w:rsidR="00B90D0E" w:rsidRDefault="00B90D0E" w:rsidP="006E062C">
      <w:r w:rsidRPr="00161EB4">
        <w:t xml:space="preserve">According to </w:t>
      </w:r>
      <w:r w:rsidR="00E945B6" w:rsidRPr="00161EB4">
        <w:t xml:space="preserve">the </w:t>
      </w:r>
      <w:r w:rsidRPr="00161EB4">
        <w:t xml:space="preserve">current </w:t>
      </w:r>
      <w:r w:rsidR="00E945B6" w:rsidRPr="00161EB4">
        <w:t xml:space="preserve">MAC </w:t>
      </w:r>
      <w:r w:rsidRPr="00161EB4">
        <w:t xml:space="preserve">specification BL UEs and UEs in enhanced coverage may be configured with different PRACH resources and preambles for different CE-levels. It is also possible, at least from RRC </w:t>
      </w:r>
      <w:r>
        <w:t xml:space="preserve">point of view, to divide the preamble space in to group A and group B. Further it is </w:t>
      </w:r>
      <w:r w:rsidR="00161EB4">
        <w:t xml:space="preserve">suggested </w:t>
      </w:r>
      <w:r>
        <w:t>by the following NOTE from MAC that it is possible to use preambles per CE-level at the same time as group A and group B are configured.</w:t>
      </w:r>
    </w:p>
    <w:p w14:paraId="159A40AF" w14:textId="2AFDE52F" w:rsidR="00B90D0E" w:rsidRDefault="00B90D0E" w:rsidP="006E062C"/>
    <w:p w14:paraId="694DFDC9" w14:textId="3B563403" w:rsidR="00B90D0E" w:rsidRPr="00B90D0E" w:rsidRDefault="00B90D0E" w:rsidP="00B90D0E">
      <w:pPr>
        <w:pStyle w:val="NO"/>
        <w:ind w:left="1560" w:right="850"/>
        <w:rPr>
          <w:rFonts w:eastAsia="?? ??"/>
          <w:noProof/>
        </w:rPr>
      </w:pPr>
      <w:r w:rsidRPr="002F4F3B">
        <w:rPr>
          <w:rFonts w:eastAsia="?? ??"/>
          <w:noProof/>
        </w:rPr>
        <w:t>NOTE:</w:t>
      </w:r>
      <w:r w:rsidRPr="002F4F3B">
        <w:rPr>
          <w:rFonts w:eastAsia="?? ??"/>
          <w:noProof/>
        </w:rPr>
        <w:tab/>
      </w:r>
      <w:r w:rsidRPr="000D4EBE">
        <w:rPr>
          <w:rFonts w:eastAsia="?? ??" w:hint="eastAsia"/>
          <w:noProof/>
        </w:rPr>
        <w:t xml:space="preserve">If </w:t>
      </w:r>
      <w:r w:rsidRPr="000D4EBE">
        <w:rPr>
          <w:rFonts w:eastAsia="?? ??"/>
          <w:noProof/>
        </w:rPr>
        <w:t xml:space="preserve">Random Access Preamble group B exists, </w:t>
      </w:r>
      <w:r w:rsidRPr="000D4EBE">
        <w:rPr>
          <w:rFonts w:eastAsia="?? ??" w:hint="eastAsia"/>
          <w:noProof/>
        </w:rPr>
        <w:t xml:space="preserve">the eNB should ensure that at least one </w:t>
      </w:r>
      <w:r w:rsidRPr="000D4EBE">
        <w:rPr>
          <w:rFonts w:eastAsia="?? ??"/>
          <w:noProof/>
        </w:rPr>
        <w:t xml:space="preserve">Random Access Preamble </w:t>
      </w:r>
      <w:r w:rsidRPr="000D4EBE">
        <w:rPr>
          <w:rFonts w:eastAsia="?? ??" w:hint="eastAsia"/>
          <w:noProof/>
        </w:rPr>
        <w:t xml:space="preserve">is contained </w:t>
      </w:r>
      <w:r w:rsidRPr="000D4EBE">
        <w:rPr>
          <w:rFonts w:eastAsia="?? ??"/>
          <w:noProof/>
        </w:rPr>
        <w:t xml:space="preserve">in Random Access Preamble group A and Random Access Preamble group B </w:t>
      </w:r>
      <w:r w:rsidRPr="000D4EBE">
        <w:rPr>
          <w:rFonts w:eastAsia="?? ??" w:hint="eastAsia"/>
          <w:noProof/>
        </w:rPr>
        <w:t>for all enhanced coverage level.</w:t>
      </w:r>
      <w:r>
        <w:t xml:space="preserve"> </w:t>
      </w:r>
    </w:p>
    <w:p w14:paraId="72F26857" w14:textId="77777777" w:rsidR="00B90D0E" w:rsidRDefault="00B90D0E" w:rsidP="006E062C"/>
    <w:p w14:paraId="09EFDBCD" w14:textId="24EA30A2" w:rsidR="00B90D0E" w:rsidRDefault="00B90D0E" w:rsidP="006E062C">
      <w:r>
        <w:t>One interpretation of the NOTE is that the eNB should ensure that if preambles per CE-level is configured at the same time as gro</w:t>
      </w:r>
      <w:r w:rsidR="00037FDD">
        <w:t>up A and group B are configured, t</w:t>
      </w:r>
      <w:r>
        <w:t xml:space="preserve">hen the eNB must configure the UE preambles like in </w:t>
      </w:r>
      <w:r w:rsidR="00037FDD">
        <w:t xml:space="preserve">the </w:t>
      </w:r>
      <w:r>
        <w:t>figure</w:t>
      </w:r>
      <w:r w:rsidR="00037FDD">
        <w:t xml:space="preserve"> below. N</w:t>
      </w:r>
      <w:r>
        <w:t>amely</w:t>
      </w:r>
      <w:r w:rsidR="00037FDD">
        <w:t>,</w:t>
      </w:r>
      <w:r>
        <w:t xml:space="preserve"> the eNB must configure one PRACH resource for each configured CE-level and for each CE-level the </w:t>
      </w:r>
      <w:r w:rsidRPr="00B90D0E">
        <w:rPr>
          <w:i/>
        </w:rPr>
        <w:t>firstPreamble</w:t>
      </w:r>
      <w:r>
        <w:t xml:space="preserve"> and </w:t>
      </w:r>
      <w:r w:rsidRPr="00B90D0E">
        <w:rPr>
          <w:i/>
        </w:rPr>
        <w:t>lastPreamble</w:t>
      </w:r>
      <w:r>
        <w:t xml:space="preserve"> for each CE-level must be such that each CE-level has at least one preamble in Group A and at least one preamble in Group B. Note also that the split of the preambles in Group A/B is common for all PRACH resources.</w:t>
      </w:r>
    </w:p>
    <w:p w14:paraId="04A0512D" w14:textId="29D3B69F" w:rsidR="00B90D0E" w:rsidRDefault="00B90D0E" w:rsidP="006E062C"/>
    <w:p w14:paraId="762646C0" w14:textId="52B80CA9" w:rsidR="00B14A63" w:rsidRDefault="00B14A63" w:rsidP="006E062C"/>
    <w:p w14:paraId="260BD59B" w14:textId="158D42DD" w:rsidR="00B90D0E" w:rsidRDefault="00B90D0E" w:rsidP="00B90D0E">
      <w:pPr>
        <w:jc w:val="center"/>
      </w:pPr>
      <w:r>
        <w:rPr>
          <w:noProof/>
          <w:lang w:val="sv-SE"/>
        </w:rPr>
        <w:lastRenderedPageBreak/>
        <w:drawing>
          <wp:inline distT="0" distB="0" distL="0" distR="0" wp14:anchorId="15F66890" wp14:editId="4BC358A6">
            <wp:extent cx="5219700" cy="335641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352" cy="3358765"/>
                    </a:xfrm>
                    <a:prstGeom prst="rect">
                      <a:avLst/>
                    </a:prstGeom>
                    <a:noFill/>
                  </pic:spPr>
                </pic:pic>
              </a:graphicData>
            </a:graphic>
          </wp:inline>
        </w:drawing>
      </w:r>
    </w:p>
    <w:p w14:paraId="45387871" w14:textId="6502C7BC" w:rsidR="00037FDD" w:rsidRDefault="00037FDD" w:rsidP="00B14A63">
      <w:r>
        <w:t xml:space="preserve">However, we wonder if the configuration in the figure is very </w:t>
      </w:r>
      <w:r w:rsidR="004B1069">
        <w:t>meaningful</w:t>
      </w:r>
      <w:r>
        <w:t xml:space="preserve"> as anyhow the dedicated preambles (right end) should be same for all</w:t>
      </w:r>
      <w:r w:rsidR="00161EB4">
        <w:t xml:space="preserve"> PRACH resources (i.e. that </w:t>
      </w:r>
      <w:r w:rsidR="00161EB4" w:rsidRPr="00161EB4">
        <w:rPr>
          <w:i/>
        </w:rPr>
        <w:t>lastPreamble</w:t>
      </w:r>
      <w:r w:rsidR="00161EB4">
        <w:t xml:space="preserve"> is the same for all PRACH resources)</w:t>
      </w:r>
      <w:r>
        <w:t>. And there is no usage of the free preambles in the left side</w:t>
      </w:r>
      <w:r w:rsidR="00161EB4">
        <w:t xml:space="preserve"> of “first preamble”</w:t>
      </w:r>
      <w:r>
        <w:t>.</w:t>
      </w:r>
    </w:p>
    <w:p w14:paraId="082F1847" w14:textId="77777777" w:rsidR="00037FDD" w:rsidRDefault="00037FDD" w:rsidP="00B14A63"/>
    <w:p w14:paraId="058F0053" w14:textId="47E315A7" w:rsidR="00037FDD" w:rsidRDefault="00161EB4" w:rsidP="00B14A63">
      <w:r>
        <w:t>An a</w:t>
      </w:r>
      <w:r w:rsidR="00037FDD">
        <w:t xml:space="preserve">lternative way to configure different CE levels </w:t>
      </w:r>
      <w:r w:rsidR="003B0594">
        <w:t>only with separate PRACH resources together with</w:t>
      </w:r>
      <w:r w:rsidR="00037FDD">
        <w:t xml:space="preserve"> group A and B would be following:</w:t>
      </w:r>
    </w:p>
    <w:p w14:paraId="5F706CB3" w14:textId="77777777" w:rsidR="003B0594" w:rsidRDefault="003B0594" w:rsidP="00B14A63"/>
    <w:p w14:paraId="7706ECC2" w14:textId="1DD27302" w:rsidR="003B0594" w:rsidRDefault="003B0594" w:rsidP="00B14A63">
      <w:r>
        <w:rPr>
          <w:noProof/>
          <w:lang w:val="sv-SE"/>
        </w:rPr>
        <w:drawing>
          <wp:inline distT="0" distB="0" distL="0" distR="0" wp14:anchorId="2D92E40D" wp14:editId="3BB88108">
            <wp:extent cx="5232614" cy="32967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9">
                      <a:extLst>
                        <a:ext uri="{28A0092B-C50C-407E-A947-70E740481C1C}">
                          <a14:useLocalDpi xmlns:a14="http://schemas.microsoft.com/office/drawing/2010/main" val="0"/>
                        </a:ext>
                      </a:extLst>
                    </a:blip>
                    <a:stretch>
                      <a:fillRect/>
                    </a:stretch>
                  </pic:blipFill>
                  <pic:spPr>
                    <a:xfrm>
                      <a:off x="0" y="0"/>
                      <a:ext cx="5229359" cy="3294729"/>
                    </a:xfrm>
                    <a:prstGeom prst="rect">
                      <a:avLst/>
                    </a:prstGeom>
                  </pic:spPr>
                </pic:pic>
              </a:graphicData>
            </a:graphic>
          </wp:inline>
        </w:drawing>
      </w:r>
    </w:p>
    <w:p w14:paraId="7585B960" w14:textId="1E40EA5F" w:rsidR="00037FDD" w:rsidRDefault="003B0594" w:rsidP="00B14A63">
      <w:r>
        <w:t xml:space="preserve">In the third scenario, </w:t>
      </w:r>
      <w:r w:rsidR="00FC35EF">
        <w:t xml:space="preserve">preamble ranges for </w:t>
      </w:r>
      <w:r>
        <w:t xml:space="preserve">CE levels are </w:t>
      </w:r>
      <w:r w:rsidR="00FC35EF">
        <w:t>configured by partitioning o</w:t>
      </w:r>
      <w:r w:rsidR="00CE646B">
        <w:t>f the preamble space of a PRACH</w:t>
      </w:r>
      <w:r>
        <w:t xml:space="preserve">. In this scenario, grouping to A and B </w:t>
      </w:r>
      <w:r w:rsidR="00161EB4">
        <w:t xml:space="preserve">clearly </w:t>
      </w:r>
      <w:r>
        <w:t xml:space="preserve">does not work. </w:t>
      </w:r>
      <w:r w:rsidR="00FC35EF">
        <w:t xml:space="preserve">I.e, non-empty groups A and B cannot be ensured </w:t>
      </w:r>
      <w:r w:rsidR="00161EB4">
        <w:t xml:space="preserve">on each PRACH resource </w:t>
      </w:r>
      <w:r w:rsidR="00FC35EF">
        <w:t>without preamble ranges overlapping between CE levels.</w:t>
      </w:r>
    </w:p>
    <w:p w14:paraId="779B8FAA" w14:textId="50FE14C7" w:rsidR="003B0594" w:rsidRDefault="003B0594" w:rsidP="00B14A63">
      <w:r>
        <w:rPr>
          <w:noProof/>
          <w:lang w:val="sv-SE"/>
        </w:rPr>
        <w:lastRenderedPageBreak/>
        <w:drawing>
          <wp:inline distT="0" distB="0" distL="0" distR="0" wp14:anchorId="3E6FF9A6" wp14:editId="48047700">
            <wp:extent cx="4676775" cy="1934723"/>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10">
                      <a:extLst>
                        <a:ext uri="{28A0092B-C50C-407E-A947-70E740481C1C}">
                          <a14:useLocalDpi xmlns:a14="http://schemas.microsoft.com/office/drawing/2010/main" val="0"/>
                        </a:ext>
                      </a:extLst>
                    </a:blip>
                    <a:stretch>
                      <a:fillRect/>
                    </a:stretch>
                  </pic:blipFill>
                  <pic:spPr>
                    <a:xfrm>
                      <a:off x="0" y="0"/>
                      <a:ext cx="4680572" cy="1936294"/>
                    </a:xfrm>
                    <a:prstGeom prst="rect">
                      <a:avLst/>
                    </a:prstGeom>
                  </pic:spPr>
                </pic:pic>
              </a:graphicData>
            </a:graphic>
          </wp:inline>
        </w:drawing>
      </w:r>
    </w:p>
    <w:p w14:paraId="075CD63A" w14:textId="77777777" w:rsidR="00037FDD" w:rsidRDefault="00037FDD" w:rsidP="00B14A63"/>
    <w:p w14:paraId="7193F669" w14:textId="12C03CA3" w:rsidR="00B14A63" w:rsidRDefault="00617E19" w:rsidP="00B14A63">
      <w:r>
        <w:t>It</w:t>
      </w:r>
      <w:r w:rsidR="00B14A63">
        <w:t xml:space="preserve"> is useful if RAN2 discusses the intended behaviour regarding whether Group A/Group B can be configured at the same time as different preamble</w:t>
      </w:r>
      <w:r>
        <w:t xml:space="preserve"> groups</w:t>
      </w:r>
      <w:r w:rsidR="00B14A63">
        <w:t xml:space="preserve"> for different CE-levels is supported or not.</w:t>
      </w:r>
      <w:r>
        <w:t xml:space="preserve"> In our view, this additional complexity </w:t>
      </w:r>
      <w:r w:rsidR="00FC35EF">
        <w:t>may not be essential</w:t>
      </w:r>
      <w:r>
        <w:t>.</w:t>
      </w:r>
    </w:p>
    <w:p w14:paraId="5460FF5F" w14:textId="5822B4AE" w:rsidR="00B14A63" w:rsidRDefault="00B14A63" w:rsidP="00B14A63">
      <w:pPr>
        <w:pStyle w:val="Proposal"/>
      </w:pPr>
      <w:bookmarkStart w:id="1" w:name="_Toc474428025"/>
      <w:bookmarkStart w:id="2" w:name="_Toc474668106"/>
      <w:bookmarkStart w:id="3" w:name="_Toc474668913"/>
      <w:r>
        <w:t xml:space="preserve">RAN2 should </w:t>
      </w:r>
      <w:r w:rsidR="004B1069">
        <w:t xml:space="preserve">discuss </w:t>
      </w:r>
      <w:r>
        <w:t xml:space="preserve">the intended behaviour w.r.t. </w:t>
      </w:r>
      <w:r w:rsidR="000846F8">
        <w:t xml:space="preserve">whether it is </w:t>
      </w:r>
      <w:r w:rsidR="00617E19">
        <w:t xml:space="preserve">useful </w:t>
      </w:r>
      <w:r w:rsidR="000846F8">
        <w:t xml:space="preserve">to </w:t>
      </w:r>
      <w:r>
        <w:t>simultaneous</w:t>
      </w:r>
      <w:r w:rsidR="000846F8">
        <w:t xml:space="preserve">ly configure </w:t>
      </w:r>
      <w:r>
        <w:t>preambles group A/B and preamble groups for CE-levels.</w:t>
      </w:r>
      <w:bookmarkEnd w:id="1"/>
      <w:bookmarkEnd w:id="2"/>
      <w:bookmarkEnd w:id="3"/>
    </w:p>
    <w:p w14:paraId="13C1B726" w14:textId="2E333E3F" w:rsidR="00617E19" w:rsidRDefault="00617E19" w:rsidP="00B14A63">
      <w:pPr>
        <w:pStyle w:val="Proposal"/>
      </w:pPr>
      <w:bookmarkStart w:id="4" w:name="_Toc474428026"/>
      <w:bookmarkStart w:id="5" w:name="_Toc474668107"/>
      <w:bookmarkStart w:id="6" w:name="_Toc474668914"/>
      <w:r>
        <w:t xml:space="preserve">If RAN2 agrees that CE specific preamble groups and A/B should not be configured at the same time, it is proposed to clarify </w:t>
      </w:r>
      <w:r w:rsidR="00161EB4">
        <w:t xml:space="preserve">this in </w:t>
      </w:r>
      <w:r>
        <w:t>MAC.</w:t>
      </w:r>
      <w:bookmarkEnd w:id="4"/>
      <w:bookmarkEnd w:id="5"/>
      <w:bookmarkEnd w:id="6"/>
    </w:p>
    <w:p w14:paraId="5249E5C0" w14:textId="21553AFE" w:rsidR="00617E19" w:rsidRDefault="00617E19" w:rsidP="006E062C"/>
    <w:p w14:paraId="0D167670" w14:textId="71E6C6BA" w:rsidR="002030B5" w:rsidRDefault="002030B5" w:rsidP="00161EB4">
      <w:pPr>
        <w:pStyle w:val="Heading2"/>
      </w:pPr>
      <w:r>
        <w:t>Procedure for selection of CE specific groups and A/B</w:t>
      </w:r>
    </w:p>
    <w:p w14:paraId="021045BD" w14:textId="269518AB" w:rsidR="00617E19" w:rsidRDefault="00B90D0E" w:rsidP="006E062C">
      <w:r>
        <w:t xml:space="preserve">The preambles for each CE-level are currently referred to as a </w:t>
      </w:r>
      <w:r w:rsidRPr="00353740">
        <w:rPr>
          <w:i/>
        </w:rPr>
        <w:t>Random Access Preambles group</w:t>
      </w:r>
      <w:r>
        <w:t>. This is the same term</w:t>
      </w:r>
      <w:r w:rsidR="00FC35EF">
        <w:t>inology</w:t>
      </w:r>
      <w:r>
        <w:t xml:space="preserve"> used for group A and group B. This </w:t>
      </w:r>
      <w:r w:rsidR="00617E19">
        <w:t xml:space="preserve">might create some </w:t>
      </w:r>
      <w:r w:rsidR="00FC35EF">
        <w:t>unclarity</w:t>
      </w:r>
      <w:r w:rsidR="00617E19">
        <w:t xml:space="preserve"> in MAC.</w:t>
      </w:r>
      <w:r>
        <w:t xml:space="preserve"> </w:t>
      </w:r>
      <w:r w:rsidR="002030B5">
        <w:t xml:space="preserve"> </w:t>
      </w:r>
    </w:p>
    <w:p w14:paraId="32BDF2FD" w14:textId="39B04BBE" w:rsidR="002030B5" w:rsidRDefault="00CE646B" w:rsidP="002030B5">
      <w:r>
        <w:t xml:space="preserve">An </w:t>
      </w:r>
      <w:r w:rsidR="002030B5">
        <w:t>issue related to Proposal 1 is the following section from 5.1.2 in the MAC specification. If Random Access Preambles group B exists, then BL UEs and UEs in enhanced coverage would perform selection of “Random Access Preambles group” twice, and hence the first selection is overruled by the second selection.</w:t>
      </w:r>
    </w:p>
    <w:p w14:paraId="3C1F9F70" w14:textId="77777777" w:rsidR="002030B5" w:rsidRDefault="002030B5" w:rsidP="002030B5">
      <w:r>
        <w:t xml:space="preserve">See the below, the </w:t>
      </w:r>
      <w:r w:rsidRPr="00823274">
        <w:rPr>
          <w:highlight w:val="cyan"/>
        </w:rPr>
        <w:t>blue</w:t>
      </w:r>
      <w:r>
        <w:t xml:space="preserve"> will be performed and it makes the UE select the preambles associated with a CE-level. However, if preambles group B exists then the UE will also perform one of the </w:t>
      </w:r>
      <w:r w:rsidRPr="00823274">
        <w:rPr>
          <w:highlight w:val="yellow"/>
        </w:rPr>
        <w:t>yellow lines</w:t>
      </w:r>
      <w:r>
        <w:t>, and when that happens the blue selection will be obsolete.</w:t>
      </w:r>
    </w:p>
    <w:p w14:paraId="24346920" w14:textId="77777777" w:rsidR="002030B5" w:rsidRPr="00823274" w:rsidRDefault="002030B5" w:rsidP="002030B5"/>
    <w:tbl>
      <w:tblPr>
        <w:tblStyle w:val="TableGrid"/>
        <w:tblW w:w="0" w:type="auto"/>
        <w:tblInd w:w="534" w:type="dxa"/>
        <w:tblLook w:val="04A0" w:firstRow="1" w:lastRow="0" w:firstColumn="1" w:lastColumn="0" w:noHBand="0" w:noVBand="1"/>
      </w:tblPr>
      <w:tblGrid>
        <w:gridCol w:w="9245"/>
      </w:tblGrid>
      <w:tr w:rsidR="002030B5" w14:paraId="4830DB75" w14:textId="77777777" w:rsidTr="00272468">
        <w:tc>
          <w:tcPr>
            <w:tcW w:w="9245" w:type="dxa"/>
          </w:tcPr>
          <w:p w14:paraId="09B1B783" w14:textId="77777777" w:rsidR="002030B5" w:rsidRPr="002F4F3B" w:rsidRDefault="002030B5" w:rsidP="00272468">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14:paraId="01D9C9A0" w14:textId="77777777" w:rsidR="002030B5" w:rsidRPr="00012393" w:rsidRDefault="002030B5" w:rsidP="00272468">
            <w:pPr>
              <w:pStyle w:val="B2"/>
              <w:rPr>
                <w:noProof/>
                <w:lang w:eastAsia="zh-CN"/>
              </w:rPr>
            </w:pPr>
            <w:r w:rsidRPr="00012393">
              <w:rPr>
                <w:noProof/>
                <w:lang w:eastAsia="zh-CN"/>
              </w:rPr>
              <w:t>-</w:t>
            </w:r>
            <w:r w:rsidRPr="00012393">
              <w:rPr>
                <w:noProof/>
                <w:lang w:eastAsia="zh-CN"/>
              </w:rPr>
              <w:tab/>
              <w:t xml:space="preserve">If </w:t>
            </w:r>
            <w:r w:rsidRPr="00012393">
              <w:rPr>
                <w:rFonts w:eastAsia="SimSun"/>
                <w:noProof/>
                <w:lang w:eastAsia="zh-CN"/>
              </w:rPr>
              <w:t>Msg3</w:t>
            </w:r>
            <w:r w:rsidRPr="00012393">
              <w:rPr>
                <w:noProof/>
                <w:lang w:eastAsia="zh-CN"/>
              </w:rPr>
              <w:t xml:space="preserve"> has not yet been transmitted, the MAC entity shall</w:t>
            </w:r>
            <w:r>
              <w:rPr>
                <w:noProof/>
                <w:lang w:eastAsia="zh-CN"/>
              </w:rPr>
              <w:t>,</w:t>
            </w:r>
            <w:r w:rsidRPr="00012393">
              <w:rPr>
                <w:noProof/>
                <w:lang w:eastAsia="zh-CN"/>
              </w:rPr>
              <w:t xml:space="preserve"> for NB-IoT</w:t>
            </w:r>
            <w:r w:rsidRPr="008F45B5">
              <w:rPr>
                <w:noProof/>
                <w:lang w:eastAsia="zh-CN"/>
              </w:rPr>
              <w:t xml:space="preserve"> UEs</w:t>
            </w:r>
            <w:r w:rsidRPr="00012393">
              <w:rPr>
                <w:noProof/>
                <w:lang w:eastAsia="zh-CN"/>
              </w:rPr>
              <w:t>, BL UEs or UEs in enhanced coverage:</w:t>
            </w:r>
          </w:p>
          <w:p w14:paraId="1B18B8F9" w14:textId="77777777" w:rsidR="002030B5" w:rsidRDefault="002030B5" w:rsidP="00272468">
            <w:pPr>
              <w:pStyle w:val="B3"/>
            </w:pPr>
            <w:r w:rsidRPr="00012393">
              <w:rPr>
                <w:noProof/>
                <w:lang w:eastAsia="zh-CN"/>
              </w:rPr>
              <w:t>-</w:t>
            </w:r>
            <w:r w:rsidRPr="00012393">
              <w:rPr>
                <w:noProof/>
                <w:lang w:eastAsia="zh-CN"/>
              </w:rPr>
              <w:tab/>
            </w:r>
            <w:r>
              <w:rPr>
                <w:noProof/>
                <w:lang w:eastAsia="zh-CN"/>
              </w:rPr>
              <w:t xml:space="preserve">except for NB-IoT, </w:t>
            </w:r>
            <w:r w:rsidRPr="00823274">
              <w:rPr>
                <w:highlight w:val="cyan"/>
              </w:rPr>
              <w:t>select the Random Access Preambles group and the PRACH resource corresponding to the selected enhanced coverage</w:t>
            </w:r>
            <w:r w:rsidRPr="00823274">
              <w:rPr>
                <w:noProof/>
                <w:highlight w:val="cyan"/>
              </w:rPr>
              <w:t xml:space="preserve"> </w:t>
            </w:r>
            <w:r w:rsidRPr="00823274">
              <w:rPr>
                <w:highlight w:val="cyan"/>
              </w:rPr>
              <w:t>level;</w:t>
            </w:r>
          </w:p>
          <w:p w14:paraId="1E7CE4A1" w14:textId="77777777" w:rsidR="002030B5" w:rsidRPr="00012393" w:rsidRDefault="002030B5" w:rsidP="00272468">
            <w:pPr>
              <w:pStyle w:val="B3"/>
              <w:rPr>
                <w:noProof/>
                <w:lang w:eastAsia="zh-CN"/>
              </w:rPr>
            </w:pPr>
            <w:r>
              <w:t>-</w:t>
            </w:r>
            <w:r>
              <w:tab/>
              <w:t xml:space="preserve">for </w:t>
            </w:r>
            <w:r w:rsidRPr="002D3496">
              <w:t>NB-IoT,</w:t>
            </w:r>
            <w:r>
              <w:t xml:space="preserve"> </w:t>
            </w:r>
            <w:r w:rsidRPr="00201572">
              <w:t>select the PRACH resource corresponding to the selected enhanced coverage level, and select the Random Access Preambles group</w:t>
            </w:r>
            <w:r w:rsidRPr="00651935">
              <w:rPr>
                <w:lang w:eastAsia="zh-TW"/>
              </w:rPr>
              <w:t xml:space="preserve"> corresponding</w:t>
            </w:r>
            <w:r>
              <w:t xml:space="preserve"> to</w:t>
            </w:r>
            <w:r w:rsidRPr="002F4F3B">
              <w:rPr>
                <w:noProof/>
              </w:rPr>
              <w:t xml:space="preserve"> </w:t>
            </w:r>
            <w:r w:rsidRPr="00201572">
              <w:rPr>
                <w:noProof/>
              </w:rPr>
              <w:t xml:space="preserve">the PRACH resource and </w:t>
            </w:r>
            <w:r>
              <w:t>t</w:t>
            </w:r>
            <w:r w:rsidRPr="00012393">
              <w:rPr>
                <w:noProof/>
                <w:lang w:eastAsia="zh-CN"/>
              </w:rPr>
              <w:t>he support for multi-tone</w:t>
            </w:r>
            <w:r>
              <w:rPr>
                <w:noProof/>
                <w:lang w:eastAsia="zh-CN"/>
              </w:rPr>
              <w:t xml:space="preserve"> Msg3</w:t>
            </w:r>
            <w:r w:rsidRPr="00012393">
              <w:rPr>
                <w:noProof/>
                <w:lang w:eastAsia="zh-CN"/>
              </w:rPr>
              <w:t xml:space="preserve"> transmission</w:t>
            </w:r>
            <w:r>
              <w:rPr>
                <w:noProof/>
                <w:lang w:eastAsia="zh-CN"/>
              </w:rPr>
              <w:t xml:space="preserve">. </w:t>
            </w:r>
            <w:r w:rsidRPr="00711D2A">
              <w:t>A UE supporting multi-tone Msg3 shall</w:t>
            </w:r>
            <w:r>
              <w:t xml:space="preserve"> only</w:t>
            </w:r>
            <w:r w:rsidRPr="00711D2A">
              <w:t xml:space="preserve"> select the single-tone Msg3 Random Access Preambles group if the</w:t>
            </w:r>
            <w:r>
              <w:t>re is no</w:t>
            </w:r>
            <w:r w:rsidRPr="00711D2A">
              <w:t xml:space="preserve"> multi-tone Msg3 Random Access Preambles group.</w:t>
            </w:r>
          </w:p>
          <w:p w14:paraId="385BB97F" w14:textId="77777777" w:rsidR="002030B5" w:rsidRPr="002F4F3B" w:rsidRDefault="002030B5" w:rsidP="00272468">
            <w:pPr>
              <w:pStyle w:val="B2"/>
              <w:rPr>
                <w:noProof/>
              </w:rPr>
            </w:pPr>
            <w:r w:rsidRPr="002F4F3B">
              <w:rPr>
                <w:noProof/>
              </w:rPr>
              <w:t>-</w:t>
            </w:r>
            <w:r w:rsidRPr="002F4F3B">
              <w:rPr>
                <w:noProof/>
              </w:rPr>
              <w:tab/>
              <w:t xml:space="preserve">If </w:t>
            </w:r>
            <w:r w:rsidRPr="002F4F3B">
              <w:rPr>
                <w:rFonts w:eastAsia="SimSun"/>
                <w:noProof/>
                <w:lang w:eastAsia="zh-CN"/>
              </w:rPr>
              <w:t>Msg3</w:t>
            </w:r>
            <w:r w:rsidRPr="002F4F3B">
              <w:rPr>
                <w:noProof/>
              </w:rPr>
              <w:t xml:space="preserve"> has not yet been transmitted, the </w:t>
            </w:r>
            <w:r>
              <w:rPr>
                <w:noProof/>
              </w:rPr>
              <w:t>MAC entity</w:t>
            </w:r>
            <w:r w:rsidRPr="002F4F3B">
              <w:rPr>
                <w:noProof/>
              </w:rPr>
              <w:t xml:space="preserve"> shall</w:t>
            </w:r>
            <w:r>
              <w:rPr>
                <w:noProof/>
              </w:rPr>
              <w:t>, except for BL UEs or UEs in enhanced coverage in case preamble group B does not exists</w:t>
            </w:r>
            <w:r>
              <w:rPr>
                <w:rFonts w:hint="eastAsia"/>
                <w:noProof/>
                <w:lang w:eastAsia="ja-JP"/>
              </w:rPr>
              <w:t>,</w:t>
            </w:r>
            <w:r>
              <w:rPr>
                <w:noProof/>
              </w:rPr>
              <w:t xml:space="preserve"> or for NB-IoT UEs</w:t>
            </w:r>
            <w:r w:rsidRPr="002F4F3B">
              <w:rPr>
                <w:noProof/>
              </w:rPr>
              <w:t>:</w:t>
            </w:r>
          </w:p>
          <w:p w14:paraId="31E82224" w14:textId="77777777" w:rsidR="002030B5" w:rsidRDefault="002030B5" w:rsidP="00272468">
            <w:pPr>
              <w:pStyle w:val="B3"/>
              <w:rPr>
                <w:noProof/>
                <w:lang w:eastAsia="ja-JP"/>
              </w:rPr>
            </w:pPr>
            <w:r w:rsidRPr="002F4F3B">
              <w:rPr>
                <w:noProof/>
              </w:rPr>
              <w:t>-</w:t>
            </w:r>
            <w:r w:rsidRPr="002F4F3B">
              <w:rPr>
                <w:noProof/>
              </w:rPr>
              <w:tab/>
              <w:t>if Random Access Preambles group B exists</w:t>
            </w:r>
            <w:r>
              <w:rPr>
                <w:rFonts w:hint="eastAsia"/>
                <w:noProof/>
                <w:lang w:eastAsia="ja-JP"/>
              </w:rPr>
              <w:t xml:space="preserve"> </w:t>
            </w:r>
            <w:r w:rsidRPr="00F410E2">
              <w:rPr>
                <w:rFonts w:hint="eastAsia"/>
                <w:noProof/>
                <w:lang w:eastAsia="ja-JP"/>
              </w:rPr>
              <w:t>and any of the following events occur</w:t>
            </w:r>
            <w:r>
              <w:rPr>
                <w:rFonts w:hint="eastAsia"/>
                <w:noProof/>
                <w:lang w:eastAsia="ja-JP"/>
              </w:rPr>
              <w:t>:</w:t>
            </w:r>
          </w:p>
          <w:p w14:paraId="31729339" w14:textId="77777777" w:rsidR="002030B5" w:rsidRDefault="002030B5" w:rsidP="00272468">
            <w:pPr>
              <w:pStyle w:val="B4"/>
              <w:rPr>
                <w:i/>
                <w:noProof/>
                <w:lang w:eastAsia="ja-JP"/>
              </w:rPr>
            </w:pPr>
            <w:r w:rsidRPr="004950D6">
              <w:rPr>
                <w:noProof/>
              </w:rPr>
              <w:t>-</w:t>
            </w:r>
            <w:r w:rsidRPr="004950D6">
              <w:rPr>
                <w:noProof/>
              </w:rPr>
              <w:tab/>
            </w:r>
            <w:r w:rsidRPr="002F4F3B">
              <w:rPr>
                <w:noProof/>
              </w:rPr>
              <w:t>the potential message size (</w:t>
            </w:r>
            <w:r>
              <w:rPr>
                <w:noProof/>
              </w:rPr>
              <w:t xml:space="preserve">UL </w:t>
            </w:r>
            <w:r w:rsidRPr="002F4F3B">
              <w:rPr>
                <w:noProof/>
              </w:rPr>
              <w:t xml:space="preserve">data available for transmission plus MAC header and, where required, MAC control elements) is greater than </w:t>
            </w:r>
            <w:r w:rsidRPr="002F4F3B">
              <w:rPr>
                <w:i/>
                <w:noProof/>
              </w:rPr>
              <w:t>messageSizeGroupA</w:t>
            </w:r>
            <w:r w:rsidRPr="002F4F3B">
              <w:rPr>
                <w:noProof/>
              </w:rPr>
              <w:t xml:space="preserve"> and the pathloss is less than P</w:t>
            </w:r>
            <w:r w:rsidRPr="002F4F3B">
              <w:rPr>
                <w:noProof/>
                <w:vertAlign w:val="subscript"/>
              </w:rPr>
              <w:t xml:space="preserve">CMAX,c </w:t>
            </w:r>
            <w:r w:rsidRPr="002F4F3B">
              <w:rPr>
                <w:noProof/>
              </w:rPr>
              <w:t xml:space="preserve">(of the Serving Cell performing the Random Access Procedure) </w:t>
            </w:r>
            <w:r w:rsidRPr="002F4F3B">
              <w:t>–</w:t>
            </w:r>
            <w:r w:rsidRPr="002F4F3B">
              <w:rPr>
                <w:noProof/>
              </w:rPr>
              <w:t xml:space="preserve"> </w:t>
            </w:r>
            <w:r w:rsidRPr="002F4F3B">
              <w:rPr>
                <w:i/>
              </w:rPr>
              <w:t>preambleInitialReceivedTargetPower</w:t>
            </w:r>
            <w:r w:rsidRPr="002F4F3B">
              <w:rPr>
                <w:noProof/>
              </w:rPr>
              <w:t xml:space="preserve"> </w:t>
            </w:r>
            <w:r w:rsidRPr="002F4F3B">
              <w:t>–</w:t>
            </w:r>
            <w:r w:rsidRPr="002F4F3B">
              <w:rPr>
                <w:noProof/>
              </w:rPr>
              <w:t xml:space="preserve"> </w:t>
            </w:r>
            <w:r w:rsidRPr="002F4F3B">
              <w:rPr>
                <w:i/>
              </w:rPr>
              <w:t>deltaPreambleMsg3</w:t>
            </w:r>
            <w:r w:rsidRPr="002F4F3B">
              <w:t xml:space="preserve"> – </w:t>
            </w:r>
            <w:r w:rsidRPr="002F4F3B">
              <w:rPr>
                <w:i/>
                <w:noProof/>
              </w:rPr>
              <w:lastRenderedPageBreak/>
              <w:t>messagePowerOffsetGroupB</w:t>
            </w:r>
            <w:r w:rsidRPr="009142F6">
              <w:rPr>
                <w:rFonts w:hint="eastAsia"/>
                <w:noProof/>
                <w:lang w:eastAsia="ja-JP"/>
              </w:rPr>
              <w:t>;</w:t>
            </w:r>
          </w:p>
          <w:p w14:paraId="1386CAE0" w14:textId="77777777" w:rsidR="002030B5" w:rsidRPr="002F4F3B" w:rsidRDefault="002030B5" w:rsidP="00272468">
            <w:pPr>
              <w:pStyle w:val="B4"/>
              <w:rPr>
                <w:noProof/>
              </w:rPr>
            </w:pPr>
            <w:r w:rsidRPr="004950D6">
              <w:rPr>
                <w:noProof/>
              </w:rPr>
              <w:t>-</w:t>
            </w:r>
            <w:r w:rsidRPr="004950D6">
              <w:rPr>
                <w:noProof/>
              </w:rPr>
              <w:tab/>
            </w:r>
            <w:r w:rsidRPr="002F4F3B">
              <w:rPr>
                <w:noProof/>
              </w:rPr>
              <w:t xml:space="preserve">the </w:t>
            </w:r>
            <w:r>
              <w:rPr>
                <w:rFonts w:hint="eastAsia"/>
                <w:noProof/>
                <w:lang w:eastAsia="ja-JP"/>
              </w:rPr>
              <w:t>Random Access procedure</w:t>
            </w:r>
            <w:r w:rsidRPr="002F4F3B">
              <w:rPr>
                <w:noProof/>
              </w:rPr>
              <w:t xml:space="preserve"> </w:t>
            </w:r>
            <w:r>
              <w:rPr>
                <w:rFonts w:hint="eastAsia"/>
                <w:noProof/>
                <w:lang w:eastAsia="ja-JP"/>
              </w:rPr>
              <w:t xml:space="preserve">was initiated </w:t>
            </w:r>
            <w:r w:rsidRPr="002F4F3B">
              <w:rPr>
                <w:noProof/>
              </w:rPr>
              <w:t>for the CCCH logical channel</w:t>
            </w:r>
            <w:r>
              <w:rPr>
                <w:rFonts w:hint="eastAsia"/>
                <w:noProof/>
                <w:lang w:eastAsia="ja-JP"/>
              </w:rPr>
              <w:t xml:space="preserve"> and the CCCH SDU size </w:t>
            </w:r>
            <w:r w:rsidRPr="00BB0058">
              <w:rPr>
                <w:noProof/>
                <w:lang w:eastAsia="ja-JP"/>
              </w:rPr>
              <w:t>plus MAC header</w:t>
            </w:r>
            <w:r>
              <w:rPr>
                <w:noProof/>
                <w:lang w:eastAsia="ja-JP"/>
              </w:rPr>
              <w:t xml:space="preserve"> </w:t>
            </w:r>
            <w:r>
              <w:rPr>
                <w:rFonts w:hint="eastAsia"/>
                <w:noProof/>
                <w:lang w:eastAsia="ja-JP"/>
              </w:rPr>
              <w:t xml:space="preserve">is greater than </w:t>
            </w:r>
            <w:r w:rsidRPr="009142F6">
              <w:rPr>
                <w:rFonts w:hint="eastAsia"/>
                <w:i/>
                <w:noProof/>
                <w:lang w:eastAsia="ja-JP"/>
              </w:rPr>
              <w:t>messageSizeGroupA</w:t>
            </w:r>
            <w:r>
              <w:t>;</w:t>
            </w:r>
          </w:p>
          <w:p w14:paraId="3521ACB2" w14:textId="77777777" w:rsidR="002030B5" w:rsidRPr="002F4F3B" w:rsidRDefault="002030B5" w:rsidP="00272468">
            <w:pPr>
              <w:pStyle w:val="B5"/>
              <w:rPr>
                <w:noProof/>
              </w:rPr>
            </w:pPr>
            <w:r w:rsidRPr="00823274">
              <w:rPr>
                <w:noProof/>
                <w:highlight w:val="yellow"/>
              </w:rPr>
              <w:t>-</w:t>
            </w:r>
            <w:r w:rsidRPr="00823274">
              <w:rPr>
                <w:noProof/>
                <w:highlight w:val="yellow"/>
              </w:rPr>
              <w:tab/>
              <w:t>select the Random Access Preambles group B;</w:t>
            </w:r>
          </w:p>
          <w:p w14:paraId="67EB00C7" w14:textId="77777777" w:rsidR="002030B5" w:rsidRPr="002F4F3B" w:rsidRDefault="002030B5" w:rsidP="00272468">
            <w:pPr>
              <w:pStyle w:val="B3"/>
              <w:rPr>
                <w:noProof/>
              </w:rPr>
            </w:pPr>
            <w:r w:rsidRPr="002F4F3B">
              <w:rPr>
                <w:noProof/>
              </w:rPr>
              <w:t>-</w:t>
            </w:r>
            <w:r w:rsidRPr="002F4F3B">
              <w:rPr>
                <w:noProof/>
              </w:rPr>
              <w:tab/>
              <w:t>else:</w:t>
            </w:r>
          </w:p>
          <w:p w14:paraId="3D89C383" w14:textId="77777777" w:rsidR="002030B5" w:rsidRPr="002F4F3B" w:rsidRDefault="002030B5" w:rsidP="00272468">
            <w:pPr>
              <w:pStyle w:val="B4"/>
              <w:rPr>
                <w:noProof/>
              </w:rPr>
            </w:pPr>
            <w:r w:rsidRPr="00823274">
              <w:rPr>
                <w:noProof/>
                <w:highlight w:val="yellow"/>
              </w:rPr>
              <w:t>-</w:t>
            </w:r>
            <w:r w:rsidRPr="00823274">
              <w:rPr>
                <w:noProof/>
                <w:highlight w:val="yellow"/>
              </w:rPr>
              <w:tab/>
              <w:t>select the Random Access Preambles group A.</w:t>
            </w:r>
          </w:p>
          <w:p w14:paraId="691E3DAC" w14:textId="77777777" w:rsidR="002030B5" w:rsidRDefault="002030B5" w:rsidP="00272468"/>
        </w:tc>
      </w:tr>
    </w:tbl>
    <w:p w14:paraId="155FE788" w14:textId="77777777" w:rsidR="002030B5" w:rsidRDefault="002030B5" w:rsidP="002030B5"/>
    <w:p w14:paraId="1B41FF96" w14:textId="68ABDAB9" w:rsidR="002030B5" w:rsidRDefault="002030B5" w:rsidP="002030B5">
      <w:r>
        <w:t xml:space="preserve">The blue text refers to the selection of </w:t>
      </w:r>
      <w:r w:rsidRPr="004A592C">
        <w:t>one type of</w:t>
      </w:r>
      <w:r>
        <w:t xml:space="preserve"> group of preambles (associated with CE-levels), while the yellow refers to another </w:t>
      </w:r>
      <w:r w:rsidRPr="004A592C">
        <w:t>type</w:t>
      </w:r>
      <w:r>
        <w:t xml:space="preserve"> of group (i.e. group A or group B). If companies agree that these groups cannot be configured simultaneously, then in practise the procedure is correct</w:t>
      </w:r>
      <w:r w:rsidR="001F3ED5">
        <w:t>.</w:t>
      </w:r>
      <w:r>
        <w:t xml:space="preserve"> However, if this is not agreed, then the procedure is not </w:t>
      </w:r>
      <w:r w:rsidR="001F3ED5">
        <w:t>unambiguous</w:t>
      </w:r>
      <w:r>
        <w:t xml:space="preserve">. We think this ambiguity can be solved </w:t>
      </w:r>
      <w:r w:rsidR="004A592C">
        <w:t xml:space="preserve">for example </w:t>
      </w:r>
      <w:r>
        <w:t>by calling one of these types of group a “set” instead of a “group”.</w:t>
      </w:r>
      <w:r w:rsidR="001F3ED5">
        <w:t xml:space="preserve"> </w:t>
      </w:r>
      <w:r w:rsidR="000E6FA6">
        <w:t>Such a renaming could be considered in either case as it may improve understanding.</w:t>
      </w:r>
    </w:p>
    <w:p w14:paraId="4DF6D34A" w14:textId="79B8FC46" w:rsidR="002030B5" w:rsidRDefault="002030B5" w:rsidP="002030B5">
      <w:pPr>
        <w:pStyle w:val="Proposal"/>
      </w:pPr>
      <w:bookmarkStart w:id="7" w:name="_Toc474428027"/>
      <w:bookmarkStart w:id="8" w:name="_Toc474668108"/>
      <w:bookmarkStart w:id="9" w:name="_Toc474668915"/>
      <w:r>
        <w:t>RAN2 to discuss if preambles associated with a CE-level is called a “set” instead of a “group”, to avoid ambiguity between the different types of preamble groups.</w:t>
      </w:r>
      <w:bookmarkEnd w:id="7"/>
      <w:bookmarkEnd w:id="8"/>
      <w:bookmarkEnd w:id="9"/>
    </w:p>
    <w:p w14:paraId="54327ECF" w14:textId="77777777" w:rsidR="002030B5" w:rsidRDefault="002030B5" w:rsidP="006E062C"/>
    <w:p w14:paraId="3037BF44" w14:textId="5C71948C" w:rsidR="002030B5" w:rsidRDefault="00FC7A15" w:rsidP="00161EB4">
      <w:pPr>
        <w:pStyle w:val="Heading2"/>
      </w:pPr>
      <w:r>
        <w:t>Retransmission of Msg3</w:t>
      </w:r>
    </w:p>
    <w:p w14:paraId="59573A61" w14:textId="6C6C5F66" w:rsidR="00B90D0E" w:rsidRDefault="00FC7A15" w:rsidP="006E062C">
      <w:r>
        <w:t>I</w:t>
      </w:r>
      <w:r w:rsidR="002030B5">
        <w:t xml:space="preserve">n </w:t>
      </w:r>
      <w:r w:rsidR="00B90D0E">
        <w:t xml:space="preserve">the current MAC specification, when Msg3 has been transmitted the UE shall select the same group of preambles as was used for the first transmission of Msg3. See excerpt below. This means that if the UE has transmitted Msg3 but contention resolution fails (which </w:t>
      </w:r>
      <w:r w:rsidR="000E6FA6">
        <w:t xml:space="preserve">could </w:t>
      </w:r>
      <w:r w:rsidR="00B90D0E">
        <w:t xml:space="preserve">happen if another UE happened to select the same preamble), the UE would select the same “group” of preambles.  </w:t>
      </w:r>
    </w:p>
    <w:p w14:paraId="5DE2270E" w14:textId="2EDC1578" w:rsidR="00B90D0E" w:rsidRDefault="00B90D0E" w:rsidP="006E062C"/>
    <w:tbl>
      <w:tblPr>
        <w:tblStyle w:val="TableGrid"/>
        <w:tblW w:w="0" w:type="auto"/>
        <w:tblInd w:w="1101" w:type="dxa"/>
        <w:tblLook w:val="04A0" w:firstRow="1" w:lastRow="0" w:firstColumn="1" w:lastColumn="0" w:noHBand="0" w:noVBand="1"/>
      </w:tblPr>
      <w:tblGrid>
        <w:gridCol w:w="7654"/>
      </w:tblGrid>
      <w:tr w:rsidR="00B90D0E" w14:paraId="38242A8D" w14:textId="77777777" w:rsidTr="00B90D0E">
        <w:tc>
          <w:tcPr>
            <w:tcW w:w="7654" w:type="dxa"/>
          </w:tcPr>
          <w:p w14:paraId="142C0632" w14:textId="77777777" w:rsidR="00B90D0E" w:rsidRPr="002F4F3B" w:rsidRDefault="00B90D0E" w:rsidP="00B90D0E">
            <w:pPr>
              <w:pStyle w:val="B2"/>
              <w:rPr>
                <w:noProof/>
              </w:rPr>
            </w:pPr>
            <w:r w:rsidRPr="002F4F3B">
              <w:rPr>
                <w:noProof/>
              </w:rPr>
              <w:t>-</w:t>
            </w:r>
            <w:r w:rsidRPr="002F4F3B">
              <w:rPr>
                <w:noProof/>
              </w:rPr>
              <w:tab/>
            </w:r>
            <w:r w:rsidRPr="002F4F3B">
              <w:t xml:space="preserve">else, if </w:t>
            </w:r>
            <w:r w:rsidRPr="002F4F3B">
              <w:rPr>
                <w:noProof/>
              </w:rPr>
              <w:t>Msg3</w:t>
            </w:r>
            <w:r w:rsidRPr="002F4F3B">
              <w:t xml:space="preserve"> is being retransmitted, the </w:t>
            </w:r>
            <w:r>
              <w:t>MAC entity</w:t>
            </w:r>
            <w:r w:rsidRPr="002F4F3B">
              <w:t xml:space="preserve"> shall</w:t>
            </w:r>
            <w:r w:rsidRPr="002F4F3B">
              <w:rPr>
                <w:noProof/>
              </w:rPr>
              <w:t>:</w:t>
            </w:r>
          </w:p>
          <w:p w14:paraId="77F66B8D" w14:textId="77777777" w:rsidR="00B90D0E" w:rsidRPr="002F4F3B" w:rsidRDefault="00B90D0E" w:rsidP="00B90D0E">
            <w:pPr>
              <w:pStyle w:val="B3"/>
              <w:rPr>
                <w:noProof/>
              </w:rPr>
            </w:pPr>
            <w:r w:rsidRPr="002F4F3B">
              <w:rPr>
                <w:noProof/>
              </w:rPr>
              <w:t>-</w:t>
            </w:r>
            <w:r w:rsidRPr="002F4F3B">
              <w:rPr>
                <w:noProof/>
              </w:rPr>
              <w:tab/>
              <w:t xml:space="preserve">select the </w:t>
            </w:r>
            <w:r w:rsidRPr="00B90D0E">
              <w:rPr>
                <w:noProof/>
                <w:color w:val="FF0000"/>
              </w:rPr>
              <w:t>same group of Random Access Preambles</w:t>
            </w:r>
            <w:r w:rsidRPr="002F4F3B">
              <w:rPr>
                <w:noProof/>
              </w:rPr>
              <w:t xml:space="preserve"> as was used for the preamble transmission attempt corresponding to the first transmission of </w:t>
            </w:r>
            <w:r w:rsidRPr="002F4F3B">
              <w:rPr>
                <w:rFonts w:eastAsia="SimSun"/>
                <w:noProof/>
                <w:lang w:eastAsia="zh-CN"/>
              </w:rPr>
              <w:t>Msg3</w:t>
            </w:r>
            <w:r w:rsidRPr="002F4F3B">
              <w:rPr>
                <w:noProof/>
              </w:rPr>
              <w:t>.</w:t>
            </w:r>
          </w:p>
          <w:p w14:paraId="7F032EB7" w14:textId="77777777" w:rsidR="00B90D0E" w:rsidRDefault="00B90D0E" w:rsidP="006E062C"/>
        </w:tc>
      </w:tr>
    </w:tbl>
    <w:p w14:paraId="236512BD" w14:textId="47F69ABC" w:rsidR="00B90D0E" w:rsidRDefault="00B90D0E" w:rsidP="006E062C"/>
    <w:p w14:paraId="39FE6150" w14:textId="47E28DDD" w:rsidR="00E95BB6" w:rsidRDefault="00B90D0E" w:rsidP="006E062C">
      <w:r>
        <w:t xml:space="preserve">The </w:t>
      </w:r>
      <w:r w:rsidR="000E6FA6">
        <w:t xml:space="preserve">background to the </w:t>
      </w:r>
      <w:r>
        <w:t xml:space="preserve">legacy (pre-MTC) </w:t>
      </w:r>
      <w:r w:rsidR="000E6FA6">
        <w:t>UE behaviour</w:t>
      </w:r>
      <w:r>
        <w:t xml:space="preserve"> of selecting the </w:t>
      </w:r>
      <w:r w:rsidR="00E95BB6">
        <w:t>“</w:t>
      </w:r>
      <w:r>
        <w:t>same</w:t>
      </w:r>
      <w:r w:rsidR="00E95BB6">
        <w:t>”</w:t>
      </w:r>
      <w:r>
        <w:t xml:space="preserve"> preambles group was to ensure that the UE selects a preamble from group A, if the UE used group A last time Msg3 was transmission, </w:t>
      </w:r>
      <w:r w:rsidR="00E95BB6">
        <w:t>and</w:t>
      </w:r>
      <w:r>
        <w:t xml:space="preserve"> use group B if the UE used group B last time msg3 was transmitted. </w:t>
      </w:r>
      <w:r w:rsidR="000E6FA6">
        <w:t xml:space="preserve">This is to ensure that the TB size would match the size of the Msg3 PDU </w:t>
      </w:r>
      <w:r w:rsidR="00E95BB6">
        <w:t>since the Msg3 sizes may be different for group A and group B.</w:t>
      </w:r>
    </w:p>
    <w:p w14:paraId="061C151F" w14:textId="56CE800A" w:rsidR="00E95BB6" w:rsidRDefault="00E95BB6" w:rsidP="00E95BB6">
      <w:r>
        <w:t xml:space="preserve">However, </w:t>
      </w:r>
      <w:r w:rsidR="002030B5">
        <w:t xml:space="preserve">in the eMTC scenario, </w:t>
      </w:r>
      <w:r>
        <w:t xml:space="preserve">if the UE selects the preambles of the “same” </w:t>
      </w:r>
      <w:r w:rsidRPr="00161EB4">
        <w:rPr>
          <w:i/>
        </w:rPr>
        <w:t>CE-level</w:t>
      </w:r>
      <w:r w:rsidR="00E946C0">
        <w:t xml:space="preserve"> preamble group</w:t>
      </w:r>
      <w:r>
        <w:t xml:space="preserve">, then the UE would </w:t>
      </w:r>
      <w:r w:rsidR="00E946C0">
        <w:t xml:space="preserve">effectively </w:t>
      </w:r>
      <w:r w:rsidRPr="00161EB4">
        <w:rPr>
          <w:b/>
        </w:rPr>
        <w:t>not</w:t>
      </w:r>
      <w:r>
        <w:t xml:space="preserve"> go to the next CE level if Msg3 has ever been transmitted. For example, if the UE sends a preamble of CE-level 1 and the eNB hears another UE which happened to use the same preamble, then contention resolution would fail for the UE and the UE should </w:t>
      </w:r>
      <w:r w:rsidR="00E946C0">
        <w:t xml:space="preserve">retry </w:t>
      </w:r>
      <w:r>
        <w:t>sending preambles.</w:t>
      </w:r>
      <w:r w:rsidR="00E946C0">
        <w:t xml:space="preserve"> When the UE at a subsequent attempt does not receive a RAR corresponding to the sent preamble and a change to the next CE level is triggered, the UE is applies </w:t>
      </w:r>
      <w:r w:rsidR="00E946C0" w:rsidRPr="00161EB4">
        <w:rPr>
          <w:b/>
        </w:rPr>
        <w:t>other parameters corresponding to the next CE level</w:t>
      </w:r>
      <w:r w:rsidR="00E946C0">
        <w:t>, but</w:t>
      </w:r>
      <w:r w:rsidR="00161EB4">
        <w:t>,</w:t>
      </w:r>
      <w:r w:rsidR="00E946C0">
        <w:t xml:space="preserve"> according to the red text above</w:t>
      </w:r>
      <w:r w:rsidR="00161EB4">
        <w:t>,</w:t>
      </w:r>
      <w:r w:rsidR="00E946C0">
        <w:t xml:space="preserve"> selects </w:t>
      </w:r>
      <w:r w:rsidR="00E946C0" w:rsidRPr="00161EB4">
        <w:rPr>
          <w:b/>
        </w:rPr>
        <w:t>preambles</w:t>
      </w:r>
      <w:r w:rsidR="00E946C0">
        <w:t xml:space="preserve"> from the CE-level in which Msg3 was originally transmitted. </w:t>
      </w:r>
    </w:p>
    <w:p w14:paraId="72223761" w14:textId="6A8D6C5D" w:rsidR="00E95BB6" w:rsidRDefault="00E95BB6" w:rsidP="00E95BB6">
      <w:r>
        <w:t>We believe RAN2 should discuss the above scenario and decide what the wanted behaviour is.</w:t>
      </w:r>
    </w:p>
    <w:p w14:paraId="4D1D6DFB" w14:textId="0D8684D2" w:rsidR="00E95BB6" w:rsidRDefault="00E95BB6" w:rsidP="00E95BB6">
      <w:pPr>
        <w:pStyle w:val="Proposal"/>
      </w:pPr>
      <w:bookmarkStart w:id="10" w:name="_Toc473892278"/>
      <w:bookmarkStart w:id="11" w:name="_Toc473893155"/>
      <w:bookmarkStart w:id="12" w:name="_Toc474428028"/>
      <w:bookmarkStart w:id="13" w:name="_Toc474668109"/>
      <w:bookmarkStart w:id="14" w:name="_Toc474668916"/>
      <w:r>
        <w:t>RAN2 should decide whether the UE should stay in the current CE-level after Msg3 has been transmitted, or if the UE should continue ramping up CE-levels and then select the preambles of the “next” CE-level even if Msg3 has been transmitted.</w:t>
      </w:r>
      <w:bookmarkEnd w:id="10"/>
      <w:bookmarkEnd w:id="11"/>
      <w:bookmarkEnd w:id="12"/>
      <w:bookmarkEnd w:id="13"/>
      <w:bookmarkEnd w:id="14"/>
    </w:p>
    <w:p w14:paraId="5A9AFA28" w14:textId="53218ECE" w:rsidR="00B90D0E" w:rsidRDefault="00B90D0E" w:rsidP="006E062C"/>
    <w:p w14:paraId="415C867A" w14:textId="3CC04E50" w:rsidR="004E6438" w:rsidRDefault="004E6438" w:rsidP="004E6438">
      <w:r>
        <w:lastRenderedPageBreak/>
        <w:t xml:space="preserve">If RAN2 agrees that group B </w:t>
      </w:r>
      <w:r w:rsidRPr="004E6438">
        <w:rPr>
          <w:b/>
        </w:rPr>
        <w:t>can</w:t>
      </w:r>
      <w:r>
        <w:t xml:space="preserve"> be configured at the same time as coverage enhancements levels, corresponding CRs are found in [1] and [2].</w:t>
      </w:r>
    </w:p>
    <w:p w14:paraId="427787F1" w14:textId="349ED11F" w:rsidR="004E6438" w:rsidRDefault="004E6438" w:rsidP="00161EB4">
      <w:r>
        <w:t xml:space="preserve">If RAN2 agrees that group B </w:t>
      </w:r>
      <w:r w:rsidRPr="004E6438">
        <w:rPr>
          <w:b/>
        </w:rPr>
        <w:t>can</w:t>
      </w:r>
      <w:r>
        <w:rPr>
          <w:b/>
        </w:rPr>
        <w:t>not</w:t>
      </w:r>
      <w:r>
        <w:t xml:space="preserve"> be configured at the same time as coverage enhancements levels, corresponding CRs are found in [3] and [4].</w:t>
      </w:r>
    </w:p>
    <w:p w14:paraId="4EBD01E7" w14:textId="557B3C8D" w:rsidR="00B90D0E" w:rsidRPr="00CE0424" w:rsidRDefault="00B90D0E" w:rsidP="006E062C"/>
    <w:p w14:paraId="7E690B51" w14:textId="77777777" w:rsidR="00C01F33" w:rsidRPr="00CE0424" w:rsidRDefault="00C01F33" w:rsidP="00CE0424">
      <w:pPr>
        <w:pStyle w:val="Heading1"/>
      </w:pPr>
      <w:r w:rsidRPr="00CE0424">
        <w:t>Conclusion</w:t>
      </w:r>
    </w:p>
    <w:p w14:paraId="704538DA" w14:textId="77777777" w:rsidR="003E7EF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5BB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AA2EB92" w14:textId="77777777" w:rsidR="003E7EFA" w:rsidRPr="003E7EFA" w:rsidRDefault="003E7EFA">
      <w:pPr>
        <w:pStyle w:val="TOC1"/>
        <w:rPr>
          <w:rFonts w:asciiTheme="minorHAnsi" w:eastAsiaTheme="minorEastAsia" w:hAnsiTheme="minorHAnsi" w:cstheme="minorBidi"/>
          <w:b w:val="0"/>
          <w:sz w:val="22"/>
        </w:rPr>
      </w:pPr>
      <w:bookmarkStart w:id="15" w:name="_GoBack"/>
      <w:bookmarkEnd w:id="15"/>
      <w:r>
        <w:t>Proposal 1</w:t>
      </w:r>
      <w:r w:rsidRPr="003E7EFA">
        <w:rPr>
          <w:rFonts w:asciiTheme="minorHAnsi" w:eastAsiaTheme="minorEastAsia" w:hAnsiTheme="minorHAnsi" w:cstheme="minorBidi"/>
          <w:b w:val="0"/>
          <w:sz w:val="22"/>
        </w:rPr>
        <w:tab/>
      </w:r>
      <w:r>
        <w:t>RAN2 should discuss the intended behaviour w.r.t. whether it is useful to simultaneously configure preambles group A/B and preamble groups for CE-levels.</w:t>
      </w:r>
    </w:p>
    <w:p w14:paraId="47341AED" w14:textId="77777777" w:rsidR="003E7EFA" w:rsidRPr="003E7EFA" w:rsidRDefault="003E7EFA">
      <w:pPr>
        <w:pStyle w:val="TOC1"/>
        <w:rPr>
          <w:rFonts w:asciiTheme="minorHAnsi" w:eastAsiaTheme="minorEastAsia" w:hAnsiTheme="minorHAnsi" w:cstheme="minorBidi"/>
          <w:b w:val="0"/>
          <w:sz w:val="22"/>
        </w:rPr>
      </w:pPr>
      <w:r>
        <w:t>Proposal 2</w:t>
      </w:r>
      <w:r w:rsidRPr="003E7EFA">
        <w:rPr>
          <w:rFonts w:asciiTheme="minorHAnsi" w:eastAsiaTheme="minorEastAsia" w:hAnsiTheme="minorHAnsi" w:cstheme="minorBidi"/>
          <w:b w:val="0"/>
          <w:sz w:val="22"/>
        </w:rPr>
        <w:tab/>
      </w:r>
      <w:r>
        <w:t>If RAN2 agrees that CE specific preamble groups and A/B should not be configured at the same time, it is proposed to clarify this in MAC.</w:t>
      </w:r>
    </w:p>
    <w:p w14:paraId="34F9DC9A" w14:textId="77777777" w:rsidR="003E7EFA" w:rsidRPr="003E7EFA" w:rsidRDefault="003E7EFA">
      <w:pPr>
        <w:pStyle w:val="TOC1"/>
        <w:rPr>
          <w:rFonts w:asciiTheme="minorHAnsi" w:eastAsiaTheme="minorEastAsia" w:hAnsiTheme="minorHAnsi" w:cstheme="minorBidi"/>
          <w:b w:val="0"/>
          <w:sz w:val="22"/>
        </w:rPr>
      </w:pPr>
      <w:r>
        <w:t>Proposal 3</w:t>
      </w:r>
      <w:r w:rsidRPr="003E7EFA">
        <w:rPr>
          <w:rFonts w:asciiTheme="minorHAnsi" w:eastAsiaTheme="minorEastAsia" w:hAnsiTheme="minorHAnsi" w:cstheme="minorBidi"/>
          <w:b w:val="0"/>
          <w:sz w:val="22"/>
        </w:rPr>
        <w:tab/>
      </w:r>
      <w:r>
        <w:t>RAN2 to discuss if preambles associated with a CE-level is called a “set” instead of a “group”, to avoid ambiguity between the different types of preamble groups.</w:t>
      </w:r>
    </w:p>
    <w:p w14:paraId="7090C600" w14:textId="77777777" w:rsidR="003E7EFA" w:rsidRPr="003E7EFA" w:rsidRDefault="003E7EFA">
      <w:pPr>
        <w:pStyle w:val="TOC1"/>
        <w:rPr>
          <w:rFonts w:asciiTheme="minorHAnsi" w:eastAsiaTheme="minorEastAsia" w:hAnsiTheme="minorHAnsi" w:cstheme="minorBidi"/>
          <w:b w:val="0"/>
          <w:sz w:val="22"/>
        </w:rPr>
      </w:pPr>
      <w:r>
        <w:t>Proposal 4</w:t>
      </w:r>
      <w:r w:rsidRPr="003E7EFA">
        <w:rPr>
          <w:rFonts w:asciiTheme="minorHAnsi" w:eastAsiaTheme="minorEastAsia" w:hAnsiTheme="minorHAnsi" w:cstheme="minorBidi"/>
          <w:b w:val="0"/>
          <w:sz w:val="22"/>
        </w:rPr>
        <w:tab/>
      </w:r>
      <w:r>
        <w:t>RAN2 should decide whether the UE should stay in the current CE-level after Msg3 has been transmitted, or if the UE should continue ramping up CE-levels and then select the preambles of the “next” CE-level even if Msg3 has been transmitted.</w:t>
      </w:r>
    </w:p>
    <w:p w14:paraId="0C30B33E" w14:textId="77777777" w:rsidR="00311702" w:rsidRPr="00D04434" w:rsidRDefault="008E065E" w:rsidP="00AB0BC8">
      <w:pPr>
        <w:rPr>
          <w:b/>
          <w:bCs/>
        </w:rPr>
      </w:pPr>
      <w:r>
        <w:rPr>
          <w:b/>
          <w:bCs/>
        </w:rPr>
        <w:fldChar w:fldCharType="end"/>
      </w:r>
    </w:p>
    <w:p w14:paraId="43591C01" w14:textId="3A927CC7" w:rsidR="00C01F33" w:rsidRPr="00CE0424" w:rsidRDefault="00C01F33" w:rsidP="006E062C"/>
    <w:p w14:paraId="4C9431F6" w14:textId="77777777" w:rsidR="00F507D1" w:rsidRPr="00376F46" w:rsidRDefault="00F507D1" w:rsidP="00CE0424">
      <w:pPr>
        <w:pStyle w:val="Heading1"/>
      </w:pPr>
      <w:bookmarkStart w:id="16" w:name="_In-sequence_SDU_delivery"/>
      <w:bookmarkEnd w:id="16"/>
      <w:r w:rsidRPr="00376F46">
        <w:t>References</w:t>
      </w:r>
    </w:p>
    <w:p w14:paraId="7AA6E6A4" w14:textId="647302E3" w:rsidR="003A7EF3" w:rsidRPr="00376F46" w:rsidRDefault="009A3D76" w:rsidP="00376F46">
      <w:pPr>
        <w:pStyle w:val="Reference"/>
      </w:pPr>
      <w:bookmarkStart w:id="17" w:name="_Ref174151459"/>
      <w:bookmarkStart w:id="18" w:name="_Ref189809556"/>
      <w:r w:rsidRPr="00376F46">
        <w:t>36321_CR</w:t>
      </w:r>
      <w:r w:rsidR="00376F46" w:rsidRPr="00376F46">
        <w:t>1031</w:t>
      </w:r>
      <w:r w:rsidRPr="00376F46">
        <w:t>_(Rel-13)_</w:t>
      </w:r>
      <w:r w:rsidR="00376F46" w:rsidRPr="00376F46">
        <w:t>R2-1702038 -</w:t>
      </w:r>
      <w:r w:rsidRPr="00376F46">
        <w:t xml:space="preserve"> CE level selection at contention resolution failure - Alt1</w:t>
      </w:r>
      <w:r w:rsidR="005F3025" w:rsidRPr="00376F46">
        <w:t xml:space="preserve">, </w:t>
      </w:r>
      <w:r w:rsidR="00E95BB6" w:rsidRPr="00376F46">
        <w:t>Ericsson</w:t>
      </w:r>
      <w:r w:rsidR="005F3025" w:rsidRPr="00376F46">
        <w:t xml:space="preserve">, </w:t>
      </w:r>
      <w:r w:rsidR="00E95BB6" w:rsidRPr="00376F46">
        <w:t>RAN2#97</w:t>
      </w:r>
      <w:r w:rsidR="005F3025" w:rsidRPr="00376F46">
        <w:t xml:space="preserve">, </w:t>
      </w:r>
      <w:bookmarkEnd w:id="17"/>
      <w:bookmarkEnd w:id="18"/>
      <w:r w:rsidR="00E95BB6" w:rsidRPr="00376F46">
        <w:t>13th – 17th February 2017</w:t>
      </w:r>
    </w:p>
    <w:p w14:paraId="16D9FC69" w14:textId="430143AB" w:rsidR="009A3D76" w:rsidRPr="00376F46" w:rsidRDefault="009A3D76" w:rsidP="00376F46">
      <w:pPr>
        <w:pStyle w:val="Reference"/>
      </w:pPr>
      <w:r w:rsidRPr="00376F46">
        <w:t>36321</w:t>
      </w:r>
      <w:r w:rsidR="00376F46" w:rsidRPr="00376F46">
        <w:t>_CR1033_(Rel-14)_R2-1702040 -</w:t>
      </w:r>
      <w:r w:rsidRPr="00376F46">
        <w:t xml:space="preserve"> CE level selection at contention resolution failure - Alt1, Ericsson, RAN2#97, 13th – 17th February 2017</w:t>
      </w:r>
    </w:p>
    <w:p w14:paraId="207C89B0" w14:textId="0E047D38" w:rsidR="004E6438" w:rsidRPr="00376F46" w:rsidRDefault="004E6438" w:rsidP="004E6438">
      <w:pPr>
        <w:pStyle w:val="Reference"/>
      </w:pPr>
      <w:r w:rsidRPr="00376F46">
        <w:t>3</w:t>
      </w:r>
      <w:r w:rsidR="00376F46" w:rsidRPr="00376F46">
        <w:t>6321_CR1032_(Rel-13)_R2-1702039 -</w:t>
      </w:r>
      <w:r w:rsidRPr="00376F46">
        <w:t xml:space="preserve"> CE level selection at contention resolution failure – Alt2, Ericsson, RAN2#97, 13th – 17th February 2017</w:t>
      </w:r>
    </w:p>
    <w:p w14:paraId="4286A74D" w14:textId="35B699F9" w:rsidR="009A3D76" w:rsidRPr="00376F46" w:rsidRDefault="00376F46" w:rsidP="009A3D76">
      <w:pPr>
        <w:pStyle w:val="Reference"/>
      </w:pPr>
      <w:r w:rsidRPr="00376F46">
        <w:t>36321_CR1034_(Rel-14)_R2-1702041</w:t>
      </w:r>
      <w:r w:rsidR="009A3D76" w:rsidRPr="00376F46">
        <w:t xml:space="preserve"> CE level selection at contention resolution failure – Alt2, Ericsson, RAN2#97, 13th – 17th February 2017</w:t>
      </w:r>
    </w:p>
    <w:sectPr w:rsidR="009A3D76" w:rsidRPr="00376F4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5F013" w14:textId="77777777" w:rsidR="00E542A0" w:rsidRDefault="00E542A0">
      <w:r>
        <w:separator/>
      </w:r>
    </w:p>
  </w:endnote>
  <w:endnote w:type="continuationSeparator" w:id="0">
    <w:p w14:paraId="23AF69DF" w14:textId="77777777" w:rsidR="00E542A0" w:rsidRDefault="00E5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6A63C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7EF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EF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7B08D" w14:textId="77777777" w:rsidR="00E542A0" w:rsidRDefault="00E542A0">
      <w:r>
        <w:separator/>
      </w:r>
    </w:p>
  </w:footnote>
  <w:footnote w:type="continuationSeparator" w:id="0">
    <w:p w14:paraId="0DEA584C" w14:textId="77777777" w:rsidR="00E542A0" w:rsidRDefault="00E5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FDD"/>
    <w:rsid w:val="000422E2"/>
    <w:rsid w:val="00042F22"/>
    <w:rsid w:val="000444EF"/>
    <w:rsid w:val="00052A07"/>
    <w:rsid w:val="000534E3"/>
    <w:rsid w:val="0005606A"/>
    <w:rsid w:val="00057117"/>
    <w:rsid w:val="000616E7"/>
    <w:rsid w:val="0006487E"/>
    <w:rsid w:val="00065E1A"/>
    <w:rsid w:val="00077E5F"/>
    <w:rsid w:val="0008036A"/>
    <w:rsid w:val="00081AE6"/>
    <w:rsid w:val="00083346"/>
    <w:rsid w:val="000846F8"/>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103"/>
    <w:rsid w:val="000D0D07"/>
    <w:rsid w:val="000D4797"/>
    <w:rsid w:val="000E0527"/>
    <w:rsid w:val="000E1E92"/>
    <w:rsid w:val="000E6FA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1EB4"/>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3A5F"/>
    <w:rsid w:val="001F3ED5"/>
    <w:rsid w:val="001F54C5"/>
    <w:rsid w:val="001F662C"/>
    <w:rsid w:val="001F7074"/>
    <w:rsid w:val="00200490"/>
    <w:rsid w:val="00201F3A"/>
    <w:rsid w:val="002030B5"/>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6D95"/>
    <w:rsid w:val="00331751"/>
    <w:rsid w:val="00334579"/>
    <w:rsid w:val="00335858"/>
    <w:rsid w:val="00336BDA"/>
    <w:rsid w:val="003419D7"/>
    <w:rsid w:val="00342BD7"/>
    <w:rsid w:val="00343A07"/>
    <w:rsid w:val="00346DB5"/>
    <w:rsid w:val="003477B1"/>
    <w:rsid w:val="00353740"/>
    <w:rsid w:val="0035482C"/>
    <w:rsid w:val="00357380"/>
    <w:rsid w:val="003602D9"/>
    <w:rsid w:val="003604CE"/>
    <w:rsid w:val="00370E47"/>
    <w:rsid w:val="003742AC"/>
    <w:rsid w:val="00376F46"/>
    <w:rsid w:val="00377CE1"/>
    <w:rsid w:val="00385BF0"/>
    <w:rsid w:val="003939FF"/>
    <w:rsid w:val="003A2223"/>
    <w:rsid w:val="003A2A0F"/>
    <w:rsid w:val="003A45A1"/>
    <w:rsid w:val="003A5B0A"/>
    <w:rsid w:val="003A6BAC"/>
    <w:rsid w:val="003A7EF3"/>
    <w:rsid w:val="003B0594"/>
    <w:rsid w:val="003B159C"/>
    <w:rsid w:val="003B369F"/>
    <w:rsid w:val="003B36A3"/>
    <w:rsid w:val="003B7928"/>
    <w:rsid w:val="003B7FE5"/>
    <w:rsid w:val="003C11C8"/>
    <w:rsid w:val="003C2702"/>
    <w:rsid w:val="003C7806"/>
    <w:rsid w:val="003D109F"/>
    <w:rsid w:val="003D2478"/>
    <w:rsid w:val="003D2FC4"/>
    <w:rsid w:val="003D3C45"/>
    <w:rsid w:val="003D5B1F"/>
    <w:rsid w:val="003E15FA"/>
    <w:rsid w:val="003E55E4"/>
    <w:rsid w:val="003E74E3"/>
    <w:rsid w:val="003E75BA"/>
    <w:rsid w:val="003E7EF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592C"/>
    <w:rsid w:val="004B1069"/>
    <w:rsid w:val="004B7C0C"/>
    <w:rsid w:val="004C3898"/>
    <w:rsid w:val="004D36B1"/>
    <w:rsid w:val="004D7EBD"/>
    <w:rsid w:val="004E2680"/>
    <w:rsid w:val="004E28F9"/>
    <w:rsid w:val="004E462E"/>
    <w:rsid w:val="004E56DC"/>
    <w:rsid w:val="004E6438"/>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3BF"/>
    <w:rsid w:val="00554E19"/>
    <w:rsid w:val="0056121F"/>
    <w:rsid w:val="005668B0"/>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7E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4D14"/>
    <w:rsid w:val="007571E1"/>
    <w:rsid w:val="007604B2"/>
    <w:rsid w:val="00765281"/>
    <w:rsid w:val="00766BAD"/>
    <w:rsid w:val="007730BD"/>
    <w:rsid w:val="007755F2"/>
    <w:rsid w:val="00776971"/>
    <w:rsid w:val="0078177E"/>
    <w:rsid w:val="0078304C"/>
    <w:rsid w:val="00783673"/>
    <w:rsid w:val="00785490"/>
    <w:rsid w:val="007925EA"/>
    <w:rsid w:val="00793CD8"/>
    <w:rsid w:val="00794F7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F9E"/>
    <w:rsid w:val="00803FAE"/>
    <w:rsid w:val="0080605F"/>
    <w:rsid w:val="00807786"/>
    <w:rsid w:val="00811FCB"/>
    <w:rsid w:val="008158D6"/>
    <w:rsid w:val="00817196"/>
    <w:rsid w:val="00817EDE"/>
    <w:rsid w:val="00823274"/>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D76"/>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F3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63"/>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D0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D70"/>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4F6B"/>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6B"/>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485"/>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9B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2A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5B6"/>
    <w:rsid w:val="00E946C0"/>
    <w:rsid w:val="00E94F8A"/>
    <w:rsid w:val="00E95BB6"/>
    <w:rsid w:val="00E972F2"/>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3ED7"/>
    <w:rsid w:val="00F96985"/>
    <w:rsid w:val="00F97838"/>
    <w:rsid w:val="00FA2BB3"/>
    <w:rsid w:val="00FB4C80"/>
    <w:rsid w:val="00FB6A6A"/>
    <w:rsid w:val="00FC1D35"/>
    <w:rsid w:val="00FC35EF"/>
    <w:rsid w:val="00FC4AD0"/>
    <w:rsid w:val="00FC7429"/>
    <w:rsid w:val="00FC7A15"/>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C82CBE6-40CF-4074-B213-9A32504D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B90D0E"/>
    <w:pPr>
      <w:keepLines/>
      <w:spacing w:after="180"/>
      <w:ind w:left="1135" w:hanging="851"/>
      <w:jc w:val="left"/>
    </w:pPr>
    <w:rPr>
      <w:rFonts w:ascii="Times New Roman" w:hAnsi="Times New Roman"/>
      <w:lang w:eastAsia="x-none"/>
    </w:rPr>
  </w:style>
  <w:style w:type="character" w:customStyle="1" w:styleId="NOChar">
    <w:name w:val="NO Char"/>
    <w:link w:val="NO"/>
    <w:rsid w:val="00B90D0E"/>
    <w:rPr>
      <w:rFonts w:ascii="Times New Roman" w:hAnsi="Times New Roman"/>
      <w:lang w:val="en-GB" w:eastAsia="x-none"/>
    </w:rPr>
  </w:style>
  <w:style w:type="character" w:customStyle="1" w:styleId="B2Char">
    <w:name w:val="B2 Char"/>
    <w:link w:val="B2"/>
    <w:rsid w:val="00B90D0E"/>
    <w:rPr>
      <w:rFonts w:ascii="Arial" w:hAnsi="Arial"/>
      <w:lang w:val="en-GB" w:eastAsia="en-US"/>
    </w:rPr>
  </w:style>
  <w:style w:type="character" w:customStyle="1" w:styleId="B3Char">
    <w:name w:val="B3 Char"/>
    <w:link w:val="B3"/>
    <w:rsid w:val="00B90D0E"/>
    <w:rPr>
      <w:rFonts w:ascii="Arial" w:hAnsi="Arial"/>
      <w:lang w:val="en-GB" w:eastAsia="en-US"/>
    </w:rPr>
  </w:style>
  <w:style w:type="table" w:styleId="TableGrid">
    <w:name w:val="Table Grid"/>
    <w:basedOn w:val="TableNormal"/>
    <w:rsid w:val="00B90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23274"/>
    <w:rPr>
      <w:rFonts w:ascii="Arial" w:hAnsi="Arial"/>
      <w:lang w:val="en-GB" w:eastAsia="en-US"/>
    </w:rPr>
  </w:style>
  <w:style w:type="character" w:customStyle="1" w:styleId="B4Char">
    <w:name w:val="B4 Char"/>
    <w:link w:val="B4"/>
    <w:rsid w:val="00823274"/>
    <w:rPr>
      <w:rFonts w:ascii="Arial" w:hAnsi="Arial"/>
      <w:lang w:val="en-GB" w:eastAsia="en-US"/>
    </w:rPr>
  </w:style>
  <w:style w:type="paragraph" w:styleId="NormalWeb">
    <w:name w:val="Normal (Web)"/>
    <w:basedOn w:val="Normal"/>
    <w:uiPriority w:val="99"/>
    <w:semiHidden/>
    <w:unhideWhenUsed/>
    <w:rsid w:val="003B059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styleId="Revision">
    <w:name w:val="Revision"/>
    <w:hidden/>
    <w:uiPriority w:val="99"/>
    <w:semiHidden/>
    <w:rsid w:val="00FC7A1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B55DA-FD0D-495C-B3A5-669E4E0E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233</TotalTime>
  <Pages>5</Pages>
  <Words>1587</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Mattias</cp:lastModifiedBy>
  <cp:revision>32</cp:revision>
  <cp:lastPrinted>2008-01-31T06:09:00Z</cp:lastPrinted>
  <dcterms:created xsi:type="dcterms:W3CDTF">2016-09-07T05:59:00Z</dcterms:created>
  <dcterms:modified xsi:type="dcterms:W3CDTF">2017-02-12T12:19:00Z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